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7168C" w14:textId="24CFAB9C" w:rsidR="00B676E9" w:rsidRPr="009D00CB" w:rsidRDefault="00B676E9" w:rsidP="00B676E9">
      <w:pPr>
        <w:pStyle w:val="FP"/>
        <w:tabs>
          <w:tab w:val="left" w:pos="567"/>
        </w:tabs>
        <w:rPr>
          <w:rFonts w:ascii="Arial" w:hAnsi="Arial" w:cs="Arial"/>
          <w:b/>
          <w:sz w:val="24"/>
          <w:szCs w:val="24"/>
          <w:lang w:eastAsia="ja-JP"/>
        </w:rPr>
      </w:pPr>
      <w:r w:rsidRPr="009D00CB">
        <w:rPr>
          <w:rFonts w:ascii="Arial" w:hAnsi="Arial" w:cs="Arial"/>
          <w:b/>
          <w:sz w:val="24"/>
          <w:szCs w:val="24"/>
        </w:rPr>
        <w:t>3GPP TSG RAN meeting #82</w:t>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000E4EC3" w:rsidRPr="000E4EC3">
        <w:rPr>
          <w:rFonts w:ascii="Arial" w:hAnsi="Arial" w:cs="Arial"/>
          <w:b/>
          <w:sz w:val="24"/>
          <w:szCs w:val="24"/>
        </w:rPr>
        <w:t>RP-182252</w:t>
      </w:r>
    </w:p>
    <w:p w14:paraId="32C8AA2A" w14:textId="77777777" w:rsidR="00B676E9" w:rsidRPr="004B566C" w:rsidRDefault="00B676E9" w:rsidP="00B676E9">
      <w:pPr>
        <w:tabs>
          <w:tab w:val="left" w:pos="567"/>
        </w:tabs>
        <w:rPr>
          <w:rFonts w:ascii="Arial" w:hAnsi="Arial" w:cs="Arial"/>
          <w:b/>
          <w:sz w:val="24"/>
        </w:rPr>
      </w:pPr>
      <w:r w:rsidRPr="009D00CB">
        <w:rPr>
          <w:rFonts w:ascii="Arial" w:hAnsi="Arial" w:cs="Arial"/>
          <w:b/>
          <w:sz w:val="24"/>
        </w:rPr>
        <w:t>Sorrento, Italy, December 10-13, 2018</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772AEF51"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bookmarkStart w:id="0" w:name="_GoBack"/>
            <w:bookmarkEnd w:id="0"/>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77777777" w:rsidR="00B676E9" w:rsidRPr="008836AC" w:rsidRDefault="00B676E9" w:rsidP="00E51046">
            <w:pPr>
              <w:tabs>
                <w:tab w:val="left" w:pos="567"/>
              </w:tabs>
              <w:spacing w:after="0"/>
              <w:rPr>
                <w:rFonts w:ascii="Arial" w:hAnsi="Arial" w:cs="Arial"/>
                <w:lang w:eastAsia="ja-JP"/>
              </w:rPr>
            </w:pPr>
            <w:r w:rsidRPr="00AD3549">
              <w:rPr>
                <w:rFonts w:ascii="Arial" w:eastAsia="Batang" w:hAnsi="Arial" w:cs="Arial"/>
                <w:lang w:eastAsia="zh-CN"/>
              </w:rPr>
              <w:t>RP-181548</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64544610"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20CC61C4" w:rsidR="00B676E9" w:rsidRPr="008836AC" w:rsidRDefault="00B676E9"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31</w:t>
            </w:r>
            <w:r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B15A2D3" w14:textId="77777777" w:rsidR="007156E0" w:rsidRPr="00CC2743" w:rsidRDefault="007156E0" w:rsidP="007156E0">
            <w:pPr>
              <w:pStyle w:val="TAL"/>
              <w:rPr>
                <w:color w:val="000000"/>
                <w:sz w:val="16"/>
                <w:szCs w:val="16"/>
              </w:rPr>
            </w:pPr>
            <w:r w:rsidRPr="00CC2743">
              <w:rPr>
                <w:color w:val="000000"/>
                <w:sz w:val="16"/>
                <w:szCs w:val="16"/>
              </w:rPr>
              <w:t>36.716-01-01: R4-1810896</w:t>
            </w:r>
          </w:p>
        </w:tc>
        <w:tc>
          <w:tcPr>
            <w:tcW w:w="993" w:type="dxa"/>
            <w:tcBorders>
              <w:top w:val="single" w:sz="4" w:space="0" w:color="auto"/>
              <w:left w:val="single" w:sz="4" w:space="0" w:color="auto"/>
              <w:bottom w:val="single" w:sz="4" w:space="0" w:color="auto"/>
              <w:right w:val="single" w:sz="4" w:space="0" w:color="auto"/>
            </w:tcBorders>
          </w:tcPr>
          <w:p w14:paraId="1814484E"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268F08"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4A16AD" w14:textId="4B80128D" w:rsidR="007156E0" w:rsidRPr="00CC2743" w:rsidRDefault="00C81CFD" w:rsidP="007156E0">
            <w:pPr>
              <w:pStyle w:val="TAL"/>
              <w:rPr>
                <w:sz w:val="16"/>
                <w:szCs w:val="16"/>
                <w:lang w:eastAsia="ja-JP"/>
              </w:rPr>
            </w:pPr>
            <w:r>
              <w:rPr>
                <w:sz w:val="16"/>
                <w:szCs w:val="16"/>
                <w:lang w:eastAsia="ja-JP"/>
              </w:rPr>
              <w:t xml:space="preserve">Not included in big </w:t>
            </w:r>
            <w:r w:rsidR="00CB46D3">
              <w:rPr>
                <w:sz w:val="16"/>
                <w:szCs w:val="16"/>
                <w:lang w:eastAsia="ja-JP"/>
              </w:rPr>
              <w:t>CR yet.</w:t>
            </w:r>
          </w:p>
        </w:tc>
      </w:tr>
      <w:tr w:rsidR="007156E0"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7156E0" w:rsidRPr="00DF56B9" w:rsidRDefault="007156E0" w:rsidP="007156E0">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7156E0" w:rsidRPr="00DF56B9" w:rsidRDefault="007156E0" w:rsidP="007156E0">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7156E0" w:rsidRPr="00DF56B9" w:rsidRDefault="007156E0" w:rsidP="0070147D">
            <w:pPr>
              <w:pStyle w:val="TAL"/>
              <w:rPr>
                <w:rFonts w:ascii="Calibri" w:hAnsi="Calibri" w:cs="Calibri"/>
                <w:color w:val="000000"/>
                <w:sz w:val="20"/>
              </w:rPr>
            </w:pPr>
            <w:r>
              <w:rPr>
                <w:sz w:val="16"/>
                <w:szCs w:val="16"/>
              </w:rPr>
              <w:t>George Cummings,</w:t>
            </w:r>
            <w:r w:rsidR="0070147D">
              <w:rPr>
                <w:sz w:val="16"/>
                <w:szCs w:val="16"/>
              </w:rPr>
              <w:t xml:space="preserve"> </w:t>
            </w:r>
            <w:r>
              <w:rPr>
                <w:sz w:val="16"/>
                <w:szCs w:val="16"/>
              </w:rPr>
              <w:t>Sprint</w:t>
            </w:r>
          </w:p>
        </w:tc>
        <w:tc>
          <w:tcPr>
            <w:tcW w:w="2551" w:type="dxa"/>
            <w:tcBorders>
              <w:top w:val="single" w:sz="4" w:space="0" w:color="auto"/>
              <w:left w:val="single" w:sz="4" w:space="0" w:color="auto"/>
              <w:bottom w:val="single" w:sz="4" w:space="0" w:color="auto"/>
              <w:right w:val="single" w:sz="4" w:space="0" w:color="auto"/>
            </w:tcBorders>
          </w:tcPr>
          <w:p w14:paraId="36E0E12A" w14:textId="77777777" w:rsidR="007156E0" w:rsidRPr="00CC2743" w:rsidRDefault="007156E0" w:rsidP="007156E0">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ACB8B"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CF71AE"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49067C" w14:textId="77777777" w:rsidR="007156E0" w:rsidRPr="00CC2743" w:rsidRDefault="007156E0" w:rsidP="007156E0">
            <w:pPr>
              <w:pStyle w:val="TAL"/>
              <w:rPr>
                <w:sz w:val="16"/>
                <w:szCs w:val="16"/>
                <w:lang w:eastAsia="ja-JP"/>
              </w:rPr>
            </w:pPr>
            <w:r w:rsidRPr="00CC2743">
              <w:rPr>
                <w:sz w:val="16"/>
                <w:szCs w:val="16"/>
                <w:lang w:eastAsia="ja-JP"/>
              </w:rPr>
              <w:t>Work not started</w:t>
            </w:r>
          </w:p>
        </w:tc>
      </w:tr>
      <w:tr w:rsidR="007156E0"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7156E0" w:rsidRPr="00DF56B9" w:rsidRDefault="007156E0" w:rsidP="007156E0">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7156E0" w:rsidRPr="00DF56B9" w:rsidRDefault="007156E0" w:rsidP="007156E0">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7156E0" w:rsidRPr="00DF56B9" w:rsidRDefault="007156E0" w:rsidP="0070147D">
            <w:pPr>
              <w:pStyle w:val="TAL"/>
              <w:rPr>
                <w:rFonts w:ascii="Calibri" w:hAnsi="Calibri" w:cs="Calibri"/>
                <w:color w:val="000000"/>
                <w:sz w:val="20"/>
              </w:rPr>
            </w:pPr>
            <w:r>
              <w:rPr>
                <w:sz w:val="16"/>
                <w:szCs w:val="16"/>
              </w:rPr>
              <w:t>George Cummings,</w:t>
            </w:r>
            <w:r w:rsidR="0070147D">
              <w:rPr>
                <w:sz w:val="16"/>
                <w:szCs w:val="16"/>
              </w:rPr>
              <w:t xml:space="preserve"> </w:t>
            </w:r>
            <w:r>
              <w:rPr>
                <w:sz w:val="16"/>
                <w:szCs w:val="16"/>
              </w:rPr>
              <w:t>Sprint</w:t>
            </w:r>
          </w:p>
        </w:tc>
        <w:tc>
          <w:tcPr>
            <w:tcW w:w="2551" w:type="dxa"/>
            <w:tcBorders>
              <w:top w:val="single" w:sz="4" w:space="0" w:color="auto"/>
              <w:left w:val="single" w:sz="4" w:space="0" w:color="auto"/>
              <w:bottom w:val="single" w:sz="4" w:space="0" w:color="auto"/>
              <w:right w:val="single" w:sz="4" w:space="0" w:color="auto"/>
            </w:tcBorders>
          </w:tcPr>
          <w:p w14:paraId="77E070EF" w14:textId="77777777" w:rsidR="007156E0" w:rsidRPr="00CC2743" w:rsidRDefault="007156E0" w:rsidP="007156E0">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59751C"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EAFC8"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DA41D4" w14:textId="77777777" w:rsidR="007156E0" w:rsidRPr="00CC2743" w:rsidRDefault="007156E0" w:rsidP="007156E0">
            <w:pPr>
              <w:pStyle w:val="TAL"/>
              <w:rPr>
                <w:sz w:val="16"/>
                <w:szCs w:val="16"/>
                <w:lang w:eastAsia="ja-JP"/>
              </w:rPr>
            </w:pPr>
            <w:r w:rsidRPr="00CC2743">
              <w:rPr>
                <w:sz w:val="16"/>
                <w:szCs w:val="16"/>
                <w:lang w:eastAsia="ja-JP"/>
              </w:rPr>
              <w:t>Work not started</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32BD143D" w14:textId="4F5ABD56" w:rsidR="00AD3549" w:rsidRPr="00CC2743" w:rsidRDefault="00AD3549" w:rsidP="00AD3549">
            <w:pPr>
              <w:pStyle w:val="TAL"/>
              <w:rPr>
                <w:color w:val="000000"/>
                <w:sz w:val="16"/>
                <w:szCs w:val="16"/>
              </w:rPr>
            </w:pPr>
            <w:r w:rsidRPr="00123868">
              <w:rPr>
                <w:color w:val="000000"/>
                <w:sz w:val="16"/>
                <w:szCs w:val="16"/>
              </w:rPr>
              <w:t>36.716-01-01: R4-1815822</w:t>
            </w:r>
          </w:p>
        </w:tc>
        <w:tc>
          <w:tcPr>
            <w:tcW w:w="993" w:type="dxa"/>
            <w:tcBorders>
              <w:top w:val="single" w:sz="4" w:space="0" w:color="auto"/>
              <w:left w:val="single" w:sz="4" w:space="0" w:color="auto"/>
              <w:bottom w:val="single" w:sz="4" w:space="0" w:color="auto"/>
              <w:right w:val="single" w:sz="4" w:space="0" w:color="auto"/>
            </w:tcBorders>
          </w:tcPr>
          <w:p w14:paraId="1ABE38B6" w14:textId="77777777" w:rsidR="00AD3549" w:rsidRPr="00CC2743" w:rsidRDefault="00AD3549" w:rsidP="00AD3549">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925BB6" w14:textId="77777777" w:rsidR="00AD3549" w:rsidRPr="00CC2743" w:rsidRDefault="00AD3549" w:rsidP="00AD3549">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D5146F" w14:textId="1CCF2146" w:rsidR="00AD3549" w:rsidRPr="00CC2743" w:rsidRDefault="00AD3549" w:rsidP="00AD3549">
            <w:pPr>
              <w:pStyle w:val="TAL"/>
              <w:rPr>
                <w:sz w:val="16"/>
                <w:szCs w:val="16"/>
                <w:lang w:eastAsia="ja-JP"/>
              </w:rPr>
            </w:pPr>
            <w:r>
              <w:rPr>
                <w:sz w:val="16"/>
                <w:szCs w:val="16"/>
                <w:lang w:eastAsia="ja-JP"/>
              </w:rPr>
              <w:t>AMPR simulations planned from one more vendor</w:t>
            </w:r>
          </w:p>
        </w:tc>
      </w:tr>
      <w:tr w:rsidR="0070147D"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70147D" w:rsidRDefault="0070147D" w:rsidP="0070147D">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70147D" w:rsidRDefault="0070147D" w:rsidP="0070147D">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C62F77E" w14:textId="15BD541A" w:rsidR="0070147D" w:rsidRPr="00CC2743" w:rsidRDefault="0070147D" w:rsidP="0070147D">
            <w:pPr>
              <w:pStyle w:val="TAL"/>
              <w:rPr>
                <w:rFonts w:cs="Arial"/>
                <w:sz w:val="16"/>
                <w:szCs w:val="16"/>
              </w:rPr>
            </w:pPr>
            <w:r w:rsidRPr="00123868">
              <w:rPr>
                <w:color w:val="000000"/>
                <w:sz w:val="16"/>
                <w:szCs w:val="16"/>
              </w:rPr>
              <w:t>36.716-01-01: R4-1815822</w:t>
            </w:r>
          </w:p>
        </w:tc>
        <w:tc>
          <w:tcPr>
            <w:tcW w:w="993" w:type="dxa"/>
            <w:tcBorders>
              <w:top w:val="single" w:sz="4" w:space="0" w:color="auto"/>
              <w:left w:val="single" w:sz="4" w:space="0" w:color="auto"/>
              <w:bottom w:val="single" w:sz="4" w:space="0" w:color="auto"/>
              <w:right w:val="single" w:sz="4" w:space="0" w:color="auto"/>
            </w:tcBorders>
          </w:tcPr>
          <w:p w14:paraId="2BBD83BA" w14:textId="7777777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073403A" w14:textId="7777777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3B9C1" w14:textId="0453130B" w:rsidR="0070147D" w:rsidRPr="00CC2743" w:rsidRDefault="0070147D" w:rsidP="0070147D">
            <w:pPr>
              <w:pStyle w:val="TAL"/>
              <w:rPr>
                <w:sz w:val="16"/>
                <w:szCs w:val="16"/>
                <w:lang w:eastAsia="ja-JP"/>
              </w:rPr>
            </w:pPr>
            <w:r>
              <w:rPr>
                <w:sz w:val="16"/>
                <w:szCs w:val="16"/>
                <w:lang w:eastAsia="ja-JP"/>
              </w:rPr>
              <w:t>AMPR simulations planned from one more vendor</w:t>
            </w:r>
          </w:p>
        </w:tc>
      </w:tr>
      <w:tr w:rsidR="0070147D"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70147D" w:rsidRDefault="0070147D" w:rsidP="0070147D">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70147D" w:rsidRDefault="0070147D" w:rsidP="0070147D">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33AAEEBF" w14:textId="6F7A4CFA" w:rsidR="0070147D" w:rsidRPr="00CC2743" w:rsidRDefault="0070147D" w:rsidP="0070147D">
            <w:pPr>
              <w:pStyle w:val="TAL"/>
              <w:rPr>
                <w:rFonts w:cs="Arial"/>
                <w:sz w:val="16"/>
                <w:szCs w:val="16"/>
              </w:rPr>
            </w:pPr>
            <w:r w:rsidRPr="00123868">
              <w:rPr>
                <w:color w:val="000000"/>
                <w:sz w:val="16"/>
                <w:szCs w:val="16"/>
              </w:rPr>
              <w:t>36.716-01-01: R4-1815822</w:t>
            </w:r>
          </w:p>
        </w:tc>
        <w:tc>
          <w:tcPr>
            <w:tcW w:w="993" w:type="dxa"/>
            <w:tcBorders>
              <w:top w:val="single" w:sz="4" w:space="0" w:color="auto"/>
              <w:left w:val="single" w:sz="4" w:space="0" w:color="auto"/>
              <w:bottom w:val="single" w:sz="4" w:space="0" w:color="auto"/>
              <w:right w:val="single" w:sz="4" w:space="0" w:color="auto"/>
            </w:tcBorders>
          </w:tcPr>
          <w:p w14:paraId="3F95E93B" w14:textId="7777777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216016" w14:textId="7777777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701C2A" w14:textId="77C0B425" w:rsidR="0070147D" w:rsidRPr="00CC2743" w:rsidRDefault="0070147D" w:rsidP="0070147D">
            <w:pPr>
              <w:pStyle w:val="TAL"/>
              <w:rPr>
                <w:sz w:val="16"/>
                <w:szCs w:val="16"/>
                <w:lang w:eastAsia="ja-JP"/>
              </w:rPr>
            </w:pPr>
            <w:r>
              <w:rPr>
                <w:sz w:val="16"/>
                <w:szCs w:val="16"/>
                <w:lang w:eastAsia="ja-JP"/>
              </w:rPr>
              <w:t>AMPR simulations planned from one more vendor</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67DA48AF" w:rsidR="00B676E9" w:rsidRPr="00CC2743" w:rsidRDefault="00B676E9" w:rsidP="00B676E9">
            <w:pPr>
              <w:pStyle w:val="TAL"/>
              <w:rPr>
                <w:sz w:val="16"/>
                <w:szCs w:val="16"/>
                <w:lang w:eastAsia="ja-JP"/>
              </w:rPr>
            </w:pPr>
            <w:r w:rsidRPr="0070147D">
              <w:rPr>
                <w:sz w:val="16"/>
                <w:szCs w:val="16"/>
                <w:lang w:eastAsia="ja-JP"/>
              </w:rPr>
              <w:t>None</w:t>
            </w:r>
          </w:p>
        </w:tc>
      </w:tr>
      <w:tr w:rsidR="00DA2F4F"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DA2F4F" w:rsidRPr="006C2BE9" w:rsidRDefault="00DA2F4F" w:rsidP="00DA2F4F">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DA2F4F" w:rsidRPr="002163EA" w:rsidRDefault="00DA2F4F" w:rsidP="00DA2F4F">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DA2F4F" w:rsidRPr="0070147D" w:rsidRDefault="00DA2F4F" w:rsidP="00DA2F4F">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DA2F4F" w:rsidRPr="00CC2743" w:rsidRDefault="00DA2F4F" w:rsidP="00DA2F4F">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DA2F4F" w:rsidRPr="00CC2743" w:rsidRDefault="00DA2F4F" w:rsidP="00DA2F4F">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DA2F4F" w:rsidRPr="00CC2743" w:rsidRDefault="00DA2F4F" w:rsidP="00DA2F4F">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6ECB167D" w:rsidR="00DA2F4F" w:rsidRPr="00CC2743" w:rsidRDefault="00DA2F4F" w:rsidP="00DA2F4F">
            <w:pPr>
              <w:pStyle w:val="TAL"/>
              <w:rPr>
                <w:sz w:val="16"/>
                <w:szCs w:val="16"/>
                <w:lang w:eastAsia="ja-JP"/>
              </w:rPr>
            </w:pPr>
            <w:r w:rsidRPr="0070147D">
              <w:rPr>
                <w:sz w:val="16"/>
                <w:szCs w:val="16"/>
                <w:lang w:eastAsia="ja-JP"/>
              </w:rPr>
              <w:t>None</w:t>
            </w:r>
          </w:p>
        </w:tc>
      </w:tr>
      <w:tr w:rsidR="00DA2F4F"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DA2F4F" w:rsidRPr="002163EA" w:rsidRDefault="00DA2F4F" w:rsidP="00DA2F4F">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DA2F4F" w:rsidRPr="002163EA" w:rsidRDefault="00DA2F4F" w:rsidP="00DA2F4F">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DA2F4F" w:rsidRPr="0070147D" w:rsidRDefault="00DA2F4F" w:rsidP="00DA2F4F">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DA2F4F" w:rsidRPr="00CC2743" w:rsidRDefault="00DA2F4F" w:rsidP="00DA2F4F">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DA2F4F" w:rsidRPr="00CC2743" w:rsidRDefault="00DA2F4F" w:rsidP="00DA2F4F">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DA2F4F" w:rsidRPr="00CC2743" w:rsidRDefault="00DA2F4F" w:rsidP="00DA2F4F">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F3FFF76" w:rsidR="00DA2F4F" w:rsidRPr="00CC2743" w:rsidRDefault="00DA2F4F" w:rsidP="00DA2F4F">
            <w:pPr>
              <w:pStyle w:val="TAL"/>
              <w:rPr>
                <w:sz w:val="16"/>
                <w:szCs w:val="16"/>
                <w:lang w:eastAsia="ja-JP"/>
              </w:rPr>
            </w:pPr>
            <w:r w:rsidRPr="0070147D">
              <w:rPr>
                <w:sz w:val="16"/>
                <w:szCs w:val="16"/>
                <w:lang w:eastAsia="ja-JP"/>
              </w:rPr>
              <w:t>None</w:t>
            </w:r>
          </w:p>
        </w:tc>
      </w:tr>
      <w:tr w:rsidR="00DA2F4F"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DA2F4F" w:rsidRPr="002163EA" w:rsidRDefault="00DA2F4F" w:rsidP="00DA2F4F">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DA2F4F" w:rsidRPr="002163EA" w:rsidRDefault="00DA2F4F" w:rsidP="00DA2F4F">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DA2F4F" w:rsidRPr="0070147D" w:rsidRDefault="00DA2F4F" w:rsidP="00DA2F4F">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DA2F4F" w:rsidRPr="00CC2743" w:rsidRDefault="00DA2F4F" w:rsidP="00DA2F4F">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DA2F4F" w:rsidRPr="00CC2743" w:rsidRDefault="00DA2F4F" w:rsidP="00DA2F4F">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DA2F4F" w:rsidRPr="00CC2743" w:rsidRDefault="00DA2F4F" w:rsidP="00DA2F4F">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45381EF8" w:rsidR="00DA2F4F" w:rsidRPr="00CC2743" w:rsidRDefault="00DA2F4F" w:rsidP="00DA2F4F">
            <w:pPr>
              <w:pStyle w:val="TAL"/>
              <w:rPr>
                <w:sz w:val="16"/>
                <w:szCs w:val="16"/>
                <w:lang w:eastAsia="ja-JP"/>
              </w:rPr>
            </w:pPr>
            <w:r w:rsidRPr="0070147D">
              <w:rPr>
                <w:sz w:val="16"/>
                <w:szCs w:val="16"/>
                <w:lang w:eastAsia="ja-JP"/>
              </w:rPr>
              <w:t>None</w:t>
            </w:r>
          </w:p>
        </w:tc>
      </w:tr>
      <w:tr w:rsidR="00DA2F4F"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DA2F4F" w:rsidRPr="002163EA" w:rsidRDefault="00DA2F4F" w:rsidP="00DA2F4F">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DA2F4F" w:rsidRPr="002163EA" w:rsidRDefault="00DA2F4F" w:rsidP="00DA2F4F">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DA2F4F" w:rsidRPr="0070147D" w:rsidRDefault="00DA2F4F" w:rsidP="00DA2F4F">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DA2F4F" w:rsidRPr="00CC2743" w:rsidRDefault="00DA2F4F" w:rsidP="00DA2F4F">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DA2F4F" w:rsidRPr="00CC2743" w:rsidRDefault="00DA2F4F" w:rsidP="00DA2F4F">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DA2F4F" w:rsidRPr="00CC2743" w:rsidRDefault="00DA2F4F" w:rsidP="00DA2F4F">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1508E66A" w:rsidR="00DA2F4F" w:rsidRPr="00CC2743" w:rsidRDefault="00DA2F4F" w:rsidP="00DA2F4F">
            <w:pPr>
              <w:pStyle w:val="TAL"/>
              <w:rPr>
                <w:sz w:val="16"/>
                <w:szCs w:val="16"/>
                <w:lang w:eastAsia="ja-JP"/>
              </w:rPr>
            </w:pPr>
            <w:r w:rsidRPr="0070147D">
              <w:rPr>
                <w:sz w:val="16"/>
                <w:szCs w:val="16"/>
                <w:lang w:eastAsia="ja-JP"/>
              </w:rPr>
              <w:t>None</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Pr="00432C06">
        <w:rPr>
          <w:lang w:eastAsia="ja-JP"/>
        </w:rPr>
        <w:t>RP-180806</w:t>
      </w:r>
      <w:r w:rsidR="009E41E6">
        <w:rPr>
          <w:lang w:eastAsia="ja-JP"/>
        </w:rPr>
        <w:tab/>
      </w:r>
      <w:r w:rsidR="009E41E6" w:rsidRPr="009E41E6">
        <w:rPr>
          <w:lang w:eastAsia="ja-JP"/>
        </w:rPr>
        <w:t>New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EC3"/>
    <w:rsid w:val="000E4F35"/>
    <w:rsid w:val="000F6C1C"/>
    <w:rsid w:val="00116F4B"/>
    <w:rsid w:val="00137471"/>
    <w:rsid w:val="00150FD3"/>
    <w:rsid w:val="00170FD0"/>
    <w:rsid w:val="00184428"/>
    <w:rsid w:val="001A248F"/>
    <w:rsid w:val="001A3B5F"/>
    <w:rsid w:val="001C4490"/>
    <w:rsid w:val="001D2C1A"/>
    <w:rsid w:val="001D3BA2"/>
    <w:rsid w:val="001D44B7"/>
    <w:rsid w:val="001E0075"/>
    <w:rsid w:val="001F1B1F"/>
    <w:rsid w:val="001F2A20"/>
    <w:rsid w:val="0022485E"/>
    <w:rsid w:val="00243A99"/>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531C9"/>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5338"/>
    <w:rsid w:val="009C0BC7"/>
    <w:rsid w:val="009C6592"/>
    <w:rsid w:val="009E209B"/>
    <w:rsid w:val="009E41E6"/>
    <w:rsid w:val="009F0747"/>
    <w:rsid w:val="00A003DA"/>
    <w:rsid w:val="00A03514"/>
    <w:rsid w:val="00A17079"/>
    <w:rsid w:val="00A448C3"/>
    <w:rsid w:val="00A458D4"/>
    <w:rsid w:val="00A46FB7"/>
    <w:rsid w:val="00A53118"/>
    <w:rsid w:val="00A86AB5"/>
    <w:rsid w:val="00A97226"/>
    <w:rsid w:val="00AA0E64"/>
    <w:rsid w:val="00AA142F"/>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E2A08"/>
    <w:rsid w:val="00DE2B4D"/>
    <w:rsid w:val="00E00E44"/>
    <w:rsid w:val="00E12ECB"/>
    <w:rsid w:val="00E1451F"/>
    <w:rsid w:val="00E15A72"/>
    <w:rsid w:val="00E15E28"/>
    <w:rsid w:val="00E16577"/>
    <w:rsid w:val="00E20944"/>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88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TotalTime>
  <Pages>4</Pages>
  <Words>795</Words>
  <Characters>4712</Characters>
  <Application>Microsoft Office Word</Application>
  <DocSecurity>0</DocSecurity>
  <Lines>39</Lines>
  <Paragraphs>10</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5497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27</cp:revision>
  <dcterms:created xsi:type="dcterms:W3CDTF">2018-08-14T13:25:00Z</dcterms:created>
  <dcterms:modified xsi:type="dcterms:W3CDTF">2018-11-27T12:52:00Z</dcterms:modified>
</cp:coreProperties>
</file>